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36114D4F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AC364F" w:rsidRPr="00AC364F">
        <w:rPr>
          <w:noProof/>
        </w:rPr>
        <w:t>10046102</w:t>
      </w:r>
      <w:r w:rsidR="004B6293">
        <w:rPr>
          <w:noProof/>
        </w:rPr>
        <w:t> </w:t>
      </w:r>
      <w:r w:rsidR="004B6293">
        <w:rPr>
          <w:noProof/>
        </w:rPr>
        <w:t> </w:t>
      </w:r>
      <w:r w:rsidR="004B6293">
        <w:rPr>
          <w:noProof/>
        </w:rPr>
        <w:t> </w:t>
      </w:r>
      <w:r w:rsidR="004B6293">
        <w:rPr>
          <w:noProof/>
        </w:rPr>
        <w:t> </w:t>
      </w:r>
      <w:r w:rsidR="004B6293">
        <w:rPr>
          <w:noProof/>
        </w:rPr>
        <w:t> 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631110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191A2C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191A2C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F462D0">
        <w:t>50,000.00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18B852D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F462D0">
        <w:t>0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728207DF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F462D0">
        <w:rPr>
          <w:b w:val="0"/>
          <w:bCs w:val="0"/>
        </w:rPr>
        <w:t>5,000.00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28228177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F462D0">
        <w:rPr>
          <w:b w:val="0"/>
        </w:rPr>
        <w:t>4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</w:t>
      </w:r>
      <w:r w:rsidR="003C6BB7" w:rsidRPr="003C6BB7">
        <w:rPr>
          <w:b w:val="0"/>
        </w:rPr>
        <w:t>urban development &amp; participatory planning</w:t>
      </w:r>
      <w:r w:rsidRPr="001E1B9C">
        <w:rPr>
          <w:b w:val="0"/>
        </w:rPr>
        <w:t>    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3A746FFD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3C6BB7">
        <w:rPr>
          <w:bCs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3C6BB7">
        <w:rPr>
          <w:bCs w:val="0"/>
        </w:rPr>
        <w:t>Albania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CB44" w14:textId="77777777" w:rsidR="00E00F3A" w:rsidRDefault="00E00F3A" w:rsidP="00A637D0">
      <w:r>
        <w:separator/>
      </w:r>
    </w:p>
  </w:endnote>
  <w:endnote w:type="continuationSeparator" w:id="0">
    <w:p w14:paraId="29B12369" w14:textId="77777777" w:rsidR="00E00F3A" w:rsidRDefault="00E00F3A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6CF1A" w14:textId="77777777" w:rsidR="00E00F3A" w:rsidRDefault="00E00F3A" w:rsidP="00A637D0">
      <w:r>
        <w:separator/>
      </w:r>
    </w:p>
  </w:footnote>
  <w:footnote w:type="continuationSeparator" w:id="0">
    <w:p w14:paraId="199B7B91" w14:textId="77777777" w:rsidR="00E00F3A" w:rsidRDefault="00E00F3A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1A2C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BB7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493C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5FD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364F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0559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0F3A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50EF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462D0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2B4689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4230A"/>
    <w:rsid w:val="00667EA8"/>
    <w:rsid w:val="00683788"/>
    <w:rsid w:val="00684982"/>
    <w:rsid w:val="006A19A3"/>
    <w:rsid w:val="006C493C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0559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1754</Words>
  <Characters>11054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Rosenberg, Anna GIZ</cp:lastModifiedBy>
  <cp:revision>6</cp:revision>
  <cp:lastPrinted>2018-02-16T12:47:00Z</cp:lastPrinted>
  <dcterms:created xsi:type="dcterms:W3CDTF">2026-07-28T09:31:00Z</dcterms:created>
  <dcterms:modified xsi:type="dcterms:W3CDTF">2026-09-10T08:44:00Z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